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5CAA269E" w:rsidR="003D44FD" w:rsidRPr="008846DF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2E58BD">
        <w:rPr>
          <w:rFonts w:asciiTheme="minorHAnsi" w:hAnsiTheme="minorHAnsi" w:cstheme="minorHAnsi"/>
          <w:sz w:val="18"/>
          <w:szCs w:val="18"/>
        </w:rPr>
        <w:t>7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0956EF19" w:rsidR="008846DF" w:rsidRPr="008846DF" w:rsidRDefault="009E69B6" w:rsidP="009E69B6">
      <w:pPr>
        <w:tabs>
          <w:tab w:val="center" w:pos="4535"/>
          <w:tab w:val="left" w:pos="83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EA0D23">
        <w:rPr>
          <w:rFonts w:asciiTheme="minorHAnsi" w:hAnsiTheme="minorHAnsi" w:cstheme="minorHAnsi"/>
          <w:b/>
          <w:sz w:val="24"/>
          <w:szCs w:val="24"/>
        </w:rPr>
        <w:t>IZJAVA</w:t>
      </w: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FE5F" w14:textId="77777777" w:rsidR="00534C97" w:rsidRDefault="00534C97" w:rsidP="00BB5C4F">
      <w:r>
        <w:separator/>
      </w:r>
    </w:p>
  </w:endnote>
  <w:endnote w:type="continuationSeparator" w:id="0">
    <w:p w14:paraId="22C591F7" w14:textId="77777777" w:rsidR="00534C97" w:rsidRDefault="00534C9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4475" w14:textId="77777777" w:rsidR="002E58BD" w:rsidRDefault="002E5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AA91" w14:textId="77777777" w:rsidR="00534C97" w:rsidRDefault="00534C97" w:rsidP="00BB5C4F">
      <w:r>
        <w:separator/>
      </w:r>
    </w:p>
  </w:footnote>
  <w:footnote w:type="continuationSeparator" w:id="0">
    <w:p w14:paraId="091E4AA4" w14:textId="77777777" w:rsidR="00534C97" w:rsidRDefault="00534C97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6D23" w14:textId="77777777" w:rsidR="002E58BD" w:rsidRDefault="002E5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0D01" w14:textId="77777777" w:rsidR="002E58BD" w:rsidRDefault="002E5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A7A4" w14:textId="77777777" w:rsidR="002E58BD" w:rsidRPr="002E58BD" w:rsidRDefault="002E58BD" w:rsidP="002E58BD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Theme="minorHAnsi" w:hAnsiTheme="minorHAnsi" w:cstheme="minorHAnsi"/>
        <w:color w:val="006A8E"/>
        <w:sz w:val="24"/>
      </w:rPr>
    </w:pPr>
    <w:r w:rsidRPr="002E58BD">
      <w:rPr>
        <w:rFonts w:asciiTheme="minorHAnsi" w:hAnsiTheme="minorHAnsi" w:cstheme="minorHAnsi"/>
        <w:color w:val="006A8E"/>
        <w:sz w:val="24"/>
      </w:rPr>
      <w:t>OŠ FRANJA GOLOBA PREVALJE</w:t>
    </w:r>
  </w:p>
  <w:p w14:paraId="44302AA0" w14:textId="77777777" w:rsidR="002E58BD" w:rsidRPr="002E58BD" w:rsidRDefault="002E58BD" w:rsidP="002E58BD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Theme="minorHAnsi" w:hAnsiTheme="minorHAnsi" w:cstheme="minorHAnsi"/>
        <w:color w:val="006A8E"/>
        <w:sz w:val="24"/>
      </w:rPr>
    </w:pPr>
    <w:r w:rsidRPr="002E58BD">
      <w:rPr>
        <w:rFonts w:asciiTheme="minorHAnsi" w:hAnsiTheme="minorHAnsi" w:cstheme="minorHAnsi"/>
        <w:color w:val="006A8E"/>
        <w:sz w:val="24"/>
      </w:rPr>
      <w:t>Polje 4</w:t>
    </w:r>
  </w:p>
  <w:p w14:paraId="7E04AFC6" w14:textId="06E0131F" w:rsidR="00D57953" w:rsidRPr="002E58BD" w:rsidRDefault="002E58BD" w:rsidP="002E58B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58BD">
      <w:rPr>
        <w:rFonts w:asciiTheme="minorHAnsi" w:hAnsiTheme="minorHAnsi" w:cstheme="minorHAns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158171">
    <w:abstractNumId w:val="0"/>
  </w:num>
  <w:num w:numId="2" w16cid:durableId="435907161">
    <w:abstractNumId w:val="9"/>
  </w:num>
  <w:num w:numId="3" w16cid:durableId="801996467">
    <w:abstractNumId w:val="2"/>
  </w:num>
  <w:num w:numId="4" w16cid:durableId="1108046135">
    <w:abstractNumId w:val="3"/>
  </w:num>
  <w:num w:numId="5" w16cid:durableId="1395929214">
    <w:abstractNumId w:val="8"/>
  </w:num>
  <w:num w:numId="6" w16cid:durableId="253982302">
    <w:abstractNumId w:val="6"/>
  </w:num>
  <w:num w:numId="7" w16cid:durableId="146939225">
    <w:abstractNumId w:val="7"/>
  </w:num>
  <w:num w:numId="8" w16cid:durableId="258418280">
    <w:abstractNumId w:val="5"/>
  </w:num>
  <w:num w:numId="9" w16cid:durableId="2086803626">
    <w:abstractNumId w:val="10"/>
  </w:num>
  <w:num w:numId="10" w16cid:durableId="716860162">
    <w:abstractNumId w:val="4"/>
  </w:num>
  <w:num w:numId="11" w16cid:durableId="131494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B73C6"/>
    <w:rsid w:val="000F1A06"/>
    <w:rsid w:val="00104F44"/>
    <w:rsid w:val="001212E8"/>
    <w:rsid w:val="00126E41"/>
    <w:rsid w:val="0015203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E58BD"/>
    <w:rsid w:val="00311139"/>
    <w:rsid w:val="003375F5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4C97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B4AB3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37F3"/>
    <w:rsid w:val="00D007A2"/>
    <w:rsid w:val="00D01B9D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2023-10-19T08:41:00Z</dcterms:modified>
  <cp:contentStatus/>
</cp:coreProperties>
</file>